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8B" w:rsidRDefault="00B91D8B">
      <w:pPr>
        <w:pStyle w:val="a3"/>
        <w:rPr>
          <w:rFonts w:ascii="ＭＳ ゴシック" w:eastAsia="ＭＳ ゴシック" w:hAnsi="ＭＳ ゴシック" w:cs="ＭＳ ゴシック"/>
        </w:rPr>
      </w:pPr>
      <w:r>
        <w:rPr>
          <w:rFonts w:ascii="ＭＳ ゴシック" w:eastAsia="ＭＳ ゴシック" w:hAnsi="ＭＳ ゴシック" w:cs="ＭＳ ゴシック" w:hint="eastAsia"/>
        </w:rPr>
        <w:t>（様式２）別</w:t>
      </w:r>
      <w:r>
        <w:rPr>
          <w:rFonts w:ascii="ＭＳ ゴシック" w:eastAsia="ＭＳ ゴシック" w:hAnsi="ＭＳ ゴシック" w:cs="ＭＳ ゴシック" w:hint="eastAsia"/>
          <w:spacing w:val="2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紙</w:t>
      </w:r>
      <w:r>
        <w:rPr>
          <w:rFonts w:ascii="ＭＳ ゴシック" w:eastAsia="ＭＳ ゴシック" w:hAnsi="ＭＳ ゴシック" w:cs="ＭＳ ゴシック" w:hint="eastAsia"/>
          <w:spacing w:val="2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２</w:t>
      </w:r>
    </w:p>
    <w:p w:rsidR="008D5F6C" w:rsidRDefault="008D5F6C">
      <w:pPr>
        <w:pStyle w:val="a3"/>
        <w:rPr>
          <w:spacing w:val="0"/>
        </w:rPr>
      </w:pPr>
    </w:p>
    <w:p w:rsidR="00B91D8B" w:rsidRPr="002A4FAD" w:rsidRDefault="00B91D8B">
      <w:pPr>
        <w:pStyle w:val="a3"/>
        <w:jc w:val="center"/>
        <w:rPr>
          <w:spacing w:val="0"/>
          <w:sz w:val="28"/>
          <w:szCs w:val="28"/>
        </w:rPr>
      </w:pP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工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事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別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進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捗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状</w:t>
      </w:r>
      <w:r w:rsid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 xml:space="preserve">　</w:t>
      </w:r>
      <w:r w:rsidRPr="002A4FAD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況</w:t>
      </w:r>
    </w:p>
    <w:p w:rsidR="00B91D8B" w:rsidRPr="002A4FAD" w:rsidRDefault="00B91D8B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23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1430"/>
        <w:gridCol w:w="7150"/>
      </w:tblGrid>
      <w:tr w:rsidR="00B91D8B" w:rsidTr="008D5F6C">
        <w:trPr>
          <w:trHeight w:hRule="exact" w:val="1336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1D8B" w:rsidRDefault="00B91D8B">
            <w:pPr>
              <w:pStyle w:val="a3"/>
              <w:spacing w:before="231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工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事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種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別</w:t>
            </w:r>
          </w:p>
        </w:tc>
        <w:tc>
          <w:tcPr>
            <w:tcW w:w="71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91D8B" w:rsidRDefault="00B91D8B">
            <w:pPr>
              <w:pStyle w:val="a3"/>
              <w:spacing w:before="231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平成○年</w:t>
            </w: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  <w:spacing w:val="1"/>
                <w:w w:val="50"/>
              </w:rPr>
              <w:t>４月　　　５月　　　６月　　　７月　　　８月　　　９月　　１０月　　１１月　　１２月　　　１月　　　２月　　　３月　　　４月</w:t>
            </w: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</w:t>
            </w:r>
            <w:r w:rsidR="00E30099">
              <w:rPr>
                <w:rFonts w:ascii="ＭＳ 明朝" w:hAnsi="ＭＳ 明朝" w:hint="eastAsia"/>
                <w:spacing w:val="1"/>
                <w:w w:val="50"/>
              </w:rPr>
              <w:t xml:space="preserve">　　　</w:t>
            </w:r>
            <w:r>
              <w:rPr>
                <w:rFonts w:ascii="ＭＳ 明朝" w:hAnsi="ＭＳ 明朝" w:hint="eastAsia"/>
                <w:spacing w:val="1"/>
                <w:w w:val="50"/>
              </w:rPr>
              <w:t>１日　　　１日　　　１日</w:t>
            </w:r>
          </w:p>
        </w:tc>
      </w:tr>
      <w:tr w:rsidR="00B91D8B" w:rsidTr="008D5F6C">
        <w:trPr>
          <w:cantSplit/>
          <w:trHeight w:hRule="exact" w:val="230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FF297A">
            <w:pPr>
              <w:pStyle w:val="a3"/>
              <w:spacing w:before="231"/>
              <w:rPr>
                <w:spacing w:val="0"/>
              </w:rPr>
            </w:pPr>
            <w:r w:rsidRPr="00FF297A">
              <w:rPr>
                <w:noProof/>
              </w:rPr>
              <w:pict>
                <v:line id="_x0000_s1037" style="position:absolute;left:0;text-align:left;z-index:251669504;mso-position-horizontal-relative:text;mso-position-vertical-relative:text" from="313.5pt,374.85pt" to="346.5pt,374.85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6" style="position:absolute;left:0;text-align:left;z-index:251668480;mso-position-horizontal-relative:text;mso-position-vertical-relative:text" from="313.5pt,358.8pt" to="368.5pt,358.8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4" style="position:absolute;left:0;text-align:left;z-index:251666432;mso-position-horizontal-relative:text;mso-position-vertical-relative:text" from="209pt,291.6pt" to="313.5pt,291.6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5" style="position:absolute;left:0;text-align:left;z-index:251667456;mso-position-horizontal-relative:text;mso-position-vertical-relative:text" from="209pt,308.4pt" to="313.5pt,308.4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3" style="position:absolute;left:0;text-align:left;z-index:251665408;mso-position-horizontal-relative:text;mso-position-vertical-relative:text" from="171.25pt,239.7pt" to="209.75pt,239.7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2" style="position:absolute;left:0;text-align:left;z-index:251664384;mso-position-horizontal-relative:text;mso-position-vertical-relative:text" from="170.5pt,222.9pt" to="209pt,222.9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0" style="position:absolute;left:0;text-align:left;z-index:251662336;mso-position-horizontal-relative:text;mso-position-vertical-relative:text" from="148.5pt,155.7pt" to="170.5pt,155.7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1" style="position:absolute;left:0;text-align:left;z-index:251663360;mso-position-horizontal-relative:text;mso-position-vertical-relative:text" from="148.5pt,172.5pt" to="170.5pt,172.5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29" style="position:absolute;left:0;text-align:left;z-index:251661312;mso-position-horizontal-relative:text;mso-position-vertical-relative:text" from="121.75pt,104.55pt" to="149.25pt,104.55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28" style="position:absolute;left:0;text-align:left;z-index:251660288;mso-position-horizontal-relative:text;mso-position-vertical-relative:text" from="121pt,89.25pt" to="148.5pt,89.25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27" style="position:absolute;left:0;text-align:left;z-index:251659264;mso-position-horizontal-relative:text;mso-position-vertical-relative:text" from="88.75pt,38.1pt" to="121.75pt,38.1pt" o:allowincell="f" strokeweight="1.5pt">
                  <v:stroke dashstyle="1 1"/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88pt,21.3pt" to="121pt,21.3pt" o:allowincell="f" strokeweight="1.5pt">
                  <v:path fillok="t"/>
                </v:line>
              </w:pict>
            </w:r>
            <w:r w:rsidR="00B91D8B">
              <w:rPr>
                <w:rFonts w:cs="Times New Roman"/>
                <w:spacing w:val="2"/>
              </w:rPr>
              <w:t xml:space="preserve"> </w:t>
            </w:r>
            <w:r w:rsidR="00B91D8B">
              <w:rPr>
                <w:rFonts w:ascii="ＭＳ 明朝" w:hAnsi="ＭＳ 明朝" w:hint="eastAsia"/>
              </w:rPr>
              <w:t xml:space="preserve">　設計事務</w:t>
            </w: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入札事務</w:t>
            </w: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整地事務</w:t>
            </w: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基礎工事</w:t>
            </w: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○○工事</w:t>
            </w: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</w:p>
          <w:p w:rsidR="00B91D8B" w:rsidRDefault="00B91D8B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○○工事</w:t>
            </w:r>
          </w:p>
        </w:tc>
        <w:tc>
          <w:tcPr>
            <w:tcW w:w="715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spacing w:before="231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   </w:t>
            </w:r>
            <w:r w:rsidRPr="00A5790D">
              <w:rPr>
                <w:rFonts w:asciiTheme="minorEastAsia" w:eastAsiaTheme="minorEastAsia" w:hAnsiTheme="minorEastAsia" w:cs="Times New Roman"/>
              </w:rPr>
              <w:t>(100%)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6"/>
              </w:rPr>
              <w:t xml:space="preserve">   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A5790D">
              <w:rPr>
                <w:rFonts w:asciiTheme="minorEastAsia" w:eastAsiaTheme="minorEastAsia" w:hAnsiTheme="minorEastAsia" w:cs="Times New Roman"/>
              </w:rPr>
              <w:t>(100%)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    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 </w:t>
            </w:r>
            <w:r w:rsidRPr="00A5790D">
              <w:rPr>
                <w:rFonts w:asciiTheme="minorEastAsia" w:eastAsiaTheme="minorEastAsia" w:hAnsiTheme="minorEastAsia" w:cs="Times New Roman"/>
              </w:rPr>
              <w:t>(100%)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           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 </w:t>
            </w:r>
            <w:r w:rsidRPr="00A5790D">
              <w:rPr>
                <w:rFonts w:asciiTheme="minorEastAsia" w:eastAsiaTheme="minorEastAsia" w:hAnsiTheme="minorEastAsia" w:cs="Times New Roman"/>
              </w:rPr>
              <w:t>(100%)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1"/>
              </w:rPr>
              <w:t xml:space="preserve">                   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        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 </w:t>
            </w:r>
            <w:r w:rsidRPr="00A5790D">
              <w:rPr>
                <w:rFonts w:asciiTheme="minorEastAsia" w:eastAsiaTheme="minorEastAsia" w:hAnsiTheme="minorEastAsia" w:cs="Times New Roman"/>
              </w:rPr>
              <w:t>(100%)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0"/>
              </w:rPr>
              <w:t xml:space="preserve">                              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0"/>
              </w:rPr>
              <w:t xml:space="preserve">　</w:t>
            </w:r>
            <w:r w:rsidRPr="00A5790D">
              <w:rPr>
                <w:rFonts w:asciiTheme="minorEastAsia" w:eastAsiaTheme="minorEastAsia" w:hAnsiTheme="minorEastAsia" w:cs="Times New Roman"/>
                <w:spacing w:val="0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  </w:t>
            </w:r>
            <w:r w:rsidRPr="00A5790D">
              <w:rPr>
                <w:rFonts w:asciiTheme="minorEastAsia" w:eastAsiaTheme="minorEastAsia" w:hAnsiTheme="minorEastAsia" w:cs="Times New Roman"/>
              </w:rPr>
              <w:t>(60%)</w:t>
            </w:r>
          </w:p>
        </w:tc>
      </w:tr>
      <w:tr w:rsidR="00B91D8B">
        <w:trPr>
          <w:cantSplit/>
          <w:trHeight w:hRule="exact" w:val="104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val="24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903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903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903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903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903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336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doubleWave" w:sz="12" w:space="0" w:color="000000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doubleWave" w:sz="12" w:space="0" w:color="000000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B91D8B">
        <w:trPr>
          <w:cantSplit/>
          <w:trHeight w:hRule="exact" w:val="231"/>
        </w:trPr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FF297A" w:rsidP="00C230A3">
            <w:pPr>
              <w:pStyle w:val="a3"/>
              <w:spacing w:before="231"/>
              <w:jc w:val="center"/>
              <w:rPr>
                <w:spacing w:val="0"/>
              </w:rPr>
            </w:pPr>
            <w:r w:rsidRPr="00FF297A">
              <w:rPr>
                <w:noProof/>
              </w:rPr>
              <w:pict>
                <v:line id="_x0000_s1038" style="position:absolute;left:0;text-align:left;z-index:251670528;mso-position-horizontal-relative:text;mso-position-vertical-relative:text" from="368.5pt,25.05pt" to="396pt,25.05pt" o:allowincell="f" strokeweight="1.5pt">
                  <v:path fillok="t"/>
                </v:line>
              </w:pict>
            </w:r>
            <w:r w:rsidRPr="00FF297A">
              <w:rPr>
                <w:noProof/>
              </w:rPr>
              <w:pict>
                <v:line id="_x0000_s1039" style="position:absolute;left:0;text-align:left;z-index:251671552;mso-position-horizontal-relative:text;mso-position-vertical-relative:text" from="368.5pt,58.65pt" to="396pt,58.65pt" o:allowincell="f" strokeweight="1.5pt">
                  <v:path fillok="t"/>
                </v:line>
              </w:pict>
            </w:r>
            <w:r w:rsidR="00B91D8B">
              <w:rPr>
                <w:rFonts w:ascii="ＭＳ 明朝" w:hAnsi="ＭＳ 明朝" w:hint="eastAsia"/>
              </w:rPr>
              <w:t>〃</w:t>
            </w:r>
          </w:p>
          <w:p w:rsidR="00B91D8B" w:rsidRDefault="00B91D8B" w:rsidP="00C230A3">
            <w:pPr>
              <w:pStyle w:val="a3"/>
              <w:jc w:val="center"/>
              <w:rPr>
                <w:spacing w:val="0"/>
              </w:rPr>
            </w:pPr>
          </w:p>
          <w:p w:rsidR="00B91D8B" w:rsidRDefault="00B91D8B" w:rsidP="00C230A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〃</w:t>
            </w:r>
          </w:p>
        </w:tc>
        <w:tc>
          <w:tcPr>
            <w:tcW w:w="715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Pr="00A5790D" w:rsidRDefault="00B91D8B">
            <w:pPr>
              <w:pStyle w:val="a3"/>
              <w:spacing w:before="231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0"/>
              </w:rPr>
              <w:t xml:space="preserve">                                                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　　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</w:rPr>
              <w:t>(0%)</w:t>
            </w: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:rsidR="00B91D8B" w:rsidRPr="00A5790D" w:rsidRDefault="00B91D8B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</w:t>
            </w:r>
            <w:r w:rsidRPr="00A5790D">
              <w:rPr>
                <w:rFonts w:asciiTheme="minorEastAsia" w:eastAsiaTheme="minorEastAsia" w:hAnsiTheme="minorEastAsia" w:cs="Times New Roman"/>
                <w:spacing w:val="0"/>
              </w:rPr>
              <w:t xml:space="preserve">                                                 </w:t>
            </w:r>
            <w:r w:rsidRPr="00A5790D">
              <w:rPr>
                <w:rFonts w:asciiTheme="minorEastAsia" w:eastAsiaTheme="minorEastAsia" w:hAnsiTheme="minorEastAsia" w:cs="Times New Roman"/>
                <w:spacing w:val="2"/>
              </w:rPr>
              <w:t xml:space="preserve">       </w:t>
            </w:r>
            <w:r w:rsidR="00A5790D">
              <w:rPr>
                <w:rFonts w:asciiTheme="minorEastAsia" w:eastAsiaTheme="minorEastAsia" w:hAnsiTheme="minorEastAsia" w:cs="Times New Roman" w:hint="eastAsia"/>
                <w:spacing w:val="2"/>
              </w:rPr>
              <w:t xml:space="preserve">　　</w:t>
            </w:r>
            <w:r w:rsidRPr="00A5790D">
              <w:rPr>
                <w:rFonts w:asciiTheme="minorEastAsia" w:eastAsiaTheme="minorEastAsia" w:hAnsiTheme="minorEastAsia" w:cs="Times New Roman"/>
              </w:rPr>
              <w:t>(0%)</w:t>
            </w: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91D8B">
        <w:trPr>
          <w:cantSplit/>
          <w:trHeight w:hRule="exact" w:val="567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91D8B">
        <w:trPr>
          <w:cantSplit/>
          <w:trHeight w:hRule="exact" w:val="105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91D8B" w:rsidTr="00A5790D">
        <w:trPr>
          <w:cantSplit/>
          <w:trHeight w:hRule="exact" w:val="449"/>
        </w:trPr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1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91D8B" w:rsidRDefault="00B91D8B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</w:tbl>
    <w:p w:rsidR="00B91D8B" w:rsidRDefault="00B91D8B">
      <w:pPr>
        <w:pStyle w:val="a3"/>
        <w:spacing w:line="231" w:lineRule="exact"/>
        <w:rPr>
          <w:spacing w:val="0"/>
        </w:rPr>
      </w:pPr>
    </w:p>
    <w:p w:rsidR="00B91D8B" w:rsidRDefault="00B91D8B">
      <w:pPr>
        <w:pStyle w:val="a3"/>
        <w:rPr>
          <w:spacing w:val="0"/>
        </w:rPr>
      </w:pPr>
      <w:r>
        <w:rPr>
          <w:rFonts w:ascii="ＭＳ 明朝" w:hAnsi="ＭＳ 明朝" w:hint="eastAsia"/>
        </w:rPr>
        <w:t>（注）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>工事種別ごとに、その予定を直線で示し、その下に本報告書提出月日現在まで</w:t>
      </w:r>
    </w:p>
    <w:p w:rsidR="00B91D8B" w:rsidRDefault="00B91D8B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>の工事進捗状況を破線で示すとともに、その出来高量を百分率をもって示すこと。</w:t>
      </w:r>
    </w:p>
    <w:p w:rsidR="00A01530" w:rsidRDefault="00A01530" w:rsidP="00A01530">
      <w:pPr>
        <w:pStyle w:val="a3"/>
        <w:rPr>
          <w:spacing w:val="0"/>
        </w:rPr>
      </w:pPr>
    </w:p>
    <w:tbl>
      <w:tblPr>
        <w:tblStyle w:val="a8"/>
        <w:tblpPr w:leftFromText="142" w:rightFromText="142" w:vertAnchor="text" w:horzAnchor="margin" w:tblpXSpec="right" w:tblpY="241"/>
        <w:tblW w:w="0" w:type="auto"/>
        <w:tblLook w:val="04A0"/>
      </w:tblPr>
      <w:tblGrid>
        <w:gridCol w:w="1560"/>
        <w:gridCol w:w="425"/>
        <w:gridCol w:w="425"/>
        <w:gridCol w:w="1276"/>
        <w:gridCol w:w="425"/>
        <w:gridCol w:w="425"/>
        <w:gridCol w:w="426"/>
        <w:gridCol w:w="1134"/>
        <w:gridCol w:w="1704"/>
      </w:tblGrid>
      <w:tr w:rsidR="002A4FAD" w:rsidTr="002A4FAD">
        <w:trPr>
          <w:trHeight w:val="638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都道府県番号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  <w:tc>
          <w:tcPr>
            <w:tcW w:w="426" w:type="dxa"/>
            <w:tcBorders>
              <w:left w:val="dotted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保険者名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vAlign w:val="center"/>
          </w:tcPr>
          <w:p w:rsidR="002A4FAD" w:rsidRDefault="002A4FAD" w:rsidP="002A4FAD">
            <w:pPr>
              <w:pStyle w:val="a3"/>
              <w:rPr>
                <w:spacing w:val="0"/>
              </w:rPr>
            </w:pPr>
          </w:p>
        </w:tc>
      </w:tr>
    </w:tbl>
    <w:p w:rsidR="00B91D8B" w:rsidRDefault="00B91D8B" w:rsidP="00A01530">
      <w:pPr>
        <w:pStyle w:val="a3"/>
        <w:rPr>
          <w:spacing w:val="0"/>
        </w:rPr>
      </w:pPr>
    </w:p>
    <w:sectPr w:rsidR="00B91D8B" w:rsidSect="00A5790D">
      <w:pgSz w:w="11906" w:h="16838"/>
      <w:pgMar w:top="1701" w:right="1531" w:bottom="993" w:left="153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CF5" w:rsidRDefault="00585CF5" w:rsidP="008D5F6C">
      <w:r>
        <w:separator/>
      </w:r>
    </w:p>
  </w:endnote>
  <w:endnote w:type="continuationSeparator" w:id="0">
    <w:p w:rsidR="00585CF5" w:rsidRDefault="00585CF5" w:rsidP="008D5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CF5" w:rsidRDefault="00585CF5" w:rsidP="008D5F6C">
      <w:r>
        <w:separator/>
      </w:r>
    </w:p>
  </w:footnote>
  <w:footnote w:type="continuationSeparator" w:id="0">
    <w:p w:rsidR="00585CF5" w:rsidRDefault="00585CF5" w:rsidP="008D5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D8B"/>
    <w:rsid w:val="000E3C73"/>
    <w:rsid w:val="000F57BF"/>
    <w:rsid w:val="00271F21"/>
    <w:rsid w:val="002A4FAD"/>
    <w:rsid w:val="00310C75"/>
    <w:rsid w:val="003B7E33"/>
    <w:rsid w:val="003C5F16"/>
    <w:rsid w:val="003D4465"/>
    <w:rsid w:val="00585CF5"/>
    <w:rsid w:val="00752AC2"/>
    <w:rsid w:val="007D4653"/>
    <w:rsid w:val="008C5C8E"/>
    <w:rsid w:val="008D5F6C"/>
    <w:rsid w:val="009D03BC"/>
    <w:rsid w:val="00A01530"/>
    <w:rsid w:val="00A5790D"/>
    <w:rsid w:val="00B321C6"/>
    <w:rsid w:val="00B91D8B"/>
    <w:rsid w:val="00BD2F4F"/>
    <w:rsid w:val="00C230A3"/>
    <w:rsid w:val="00D83464"/>
    <w:rsid w:val="00DE664D"/>
    <w:rsid w:val="00E30099"/>
    <w:rsid w:val="00FC0649"/>
    <w:rsid w:val="00FF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F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71F2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Times New Roman" w:eastAsia="ＭＳ 明朝" w:hAnsi="Times New Roman" w:cs="ＭＳ 明朝"/>
      <w:spacing w:val="4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8D5F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D5F6C"/>
  </w:style>
  <w:style w:type="paragraph" w:styleId="a6">
    <w:name w:val="footer"/>
    <w:basedOn w:val="a"/>
    <w:link w:val="a7"/>
    <w:uiPriority w:val="99"/>
    <w:semiHidden/>
    <w:unhideWhenUsed/>
    <w:rsid w:val="008D5F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D5F6C"/>
  </w:style>
  <w:style w:type="table" w:styleId="a8">
    <w:name w:val="Table Grid"/>
    <w:basedOn w:val="a1"/>
    <w:uiPriority w:val="59"/>
    <w:rsid w:val="00A015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PI\Documents\&#9733;&#32207;&#21512;&#20445;&#20581;&#26045;&#35373;&#12288;&#36890;&#30693;&#35211;&#30452;&#12375;\H23&#20132;&#20184;&#22522;&#28310;&#12539;&#20107;&#21209;&#36899;&#32097;\H23&#20132;&#20184;&#30003;&#35531;&#35506;&#38263;&#36890;&#30693;&#65288;&#32207;&#21512;&#20445;&#20581;&#26045;&#35373;&#20998;&#65289;&#27096;&#2433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057FA5F7E8D062469287B5B50B8BB6FF" ma:contentTypeVersion="11" ma:contentTypeDescription="" ma:contentTypeScope="" ma:versionID="a67e3083faf2b4b9b40986c2c2efcbcf">
  <xsd:schema xmlns:xsd="http://www.w3.org/2001/XMLSchema" xmlns:p="http://schemas.microsoft.com/office/2006/metadata/properties" xmlns:ns2="8B97BE19-CDDD-400E-817A-CFDD13F7EC12" xmlns:ns3="b074a67b-9090-4a24-a323-9363e6725868" targetNamespace="http://schemas.microsoft.com/office/2006/metadata/properties" ma:root="true" ma:fieldsID="ef9612474b14782ff01e74b58467493c" ns2:_="" ns3:_="">
    <xsd:import namespace="8B97BE19-CDDD-400E-817A-CFDD13F7EC12"/>
    <xsd:import namespace="b074a67b-9090-4a24-a323-9363e6725868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b074a67b-9090-4a24-a323-9363e6725868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47DDE81-2EC0-4D50-A5A5-958C11FAC405}"/>
</file>

<file path=customXml/itemProps2.xml><?xml version="1.0" encoding="utf-8"?>
<ds:datastoreItem xmlns:ds="http://schemas.openxmlformats.org/officeDocument/2006/customXml" ds:itemID="{C994E710-23D4-4BA6-AF5B-B0E13AC3F57F}"/>
</file>

<file path=customXml/itemProps3.xml><?xml version="1.0" encoding="utf-8"?>
<ds:datastoreItem xmlns:ds="http://schemas.openxmlformats.org/officeDocument/2006/customXml" ds:itemID="{67668762-8A11-4E3C-A742-AB53F46623CD}"/>
</file>

<file path=customXml/itemProps4.xml><?xml version="1.0" encoding="utf-8"?>
<ds:datastoreItem xmlns:ds="http://schemas.openxmlformats.org/officeDocument/2006/customXml" ds:itemID="{30CB90C4-A21A-4B4F-8E80-E8FD167854B9}"/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202</Words>
  <Characters>602</Characters>
  <Application>Microsoft Office Word</Application>
  <DocSecurity>0</DocSecurity>
  <Lines>5</Lines>
  <Paragraphs>1</Paragraphs>
  <ScaleCrop>false</ScaleCrop>
  <Company>厚生労働省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2</cp:revision>
  <dcterms:created xsi:type="dcterms:W3CDTF">2012-04-11T02:32:00Z</dcterms:created>
  <dcterms:modified xsi:type="dcterms:W3CDTF">2012-04-11T02:32:00Z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0x0101002DA299AC048A4B8EA9C1D19079C1A32200057FA5F7E8D062469287B5B50B8BB6FF</vt:lpwstr>
  </property>
</Properties>
</file>