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DCA" w:rsidRDefault="00481DCA">
      <w:pPr>
        <w:pStyle w:val="a3"/>
        <w:rPr>
          <w:spacing w:val="0"/>
        </w:rPr>
      </w:pPr>
      <w:r>
        <w:rPr>
          <w:rFonts w:ascii="ＭＳ ゴシック" w:eastAsia="ＭＳ ゴシック" w:hAnsi="ＭＳ ゴシック" w:cs="ＭＳ ゴシック" w:hint="eastAsia"/>
        </w:rPr>
        <w:t>様式　２</w:t>
      </w:r>
    </w:p>
    <w:p w:rsidR="00481DCA" w:rsidRDefault="00481DCA">
      <w:pPr>
        <w:pStyle w:val="a3"/>
        <w:jc w:val="right"/>
        <w:rPr>
          <w:spacing w:val="0"/>
        </w:rPr>
      </w:pPr>
      <w:r>
        <w:rPr>
          <w:rFonts w:ascii="ＭＳ 明朝" w:hAnsi="ＭＳ 明朝" w:hint="eastAsia"/>
        </w:rPr>
        <w:t xml:space="preserve">第　　　　　　</w:t>
      </w:r>
      <w:r>
        <w:rPr>
          <w:rFonts w:eastAsia="Times New Roman" w:cs="Times New Roman"/>
          <w:spacing w:val="2"/>
        </w:rPr>
        <w:t xml:space="preserve">   </w:t>
      </w:r>
      <w:r>
        <w:rPr>
          <w:rFonts w:ascii="ＭＳ 明朝" w:hAnsi="ＭＳ 明朝" w:hint="eastAsia"/>
        </w:rPr>
        <w:t>号</w:t>
      </w:r>
    </w:p>
    <w:p w:rsidR="00481DCA" w:rsidRDefault="00481DCA">
      <w:pPr>
        <w:pStyle w:val="a3"/>
        <w:jc w:val="right"/>
        <w:rPr>
          <w:spacing w:val="0"/>
        </w:rPr>
      </w:pPr>
      <w:r>
        <w:rPr>
          <w:rFonts w:ascii="ＭＳ 明朝" w:hAnsi="ＭＳ 明朝" w:hint="eastAsia"/>
        </w:rPr>
        <w:t xml:space="preserve">平成　</w:t>
      </w:r>
      <w:r>
        <w:rPr>
          <w:rFonts w:eastAsia="Times New Roman" w:cs="Times New Roman"/>
          <w:spacing w:val="2"/>
        </w:rPr>
        <w:t xml:space="preserve"> </w:t>
      </w:r>
      <w:r>
        <w:rPr>
          <w:rFonts w:ascii="ＭＳ 明朝" w:hAnsi="ＭＳ 明朝" w:hint="eastAsia"/>
        </w:rPr>
        <w:t>年</w:t>
      </w:r>
      <w:r>
        <w:rPr>
          <w:rFonts w:eastAsia="Times New Roman" w:cs="Times New Roman"/>
          <w:spacing w:val="2"/>
        </w:rPr>
        <w:t xml:space="preserve"> </w:t>
      </w:r>
      <w:r>
        <w:rPr>
          <w:rFonts w:ascii="ＭＳ 明朝" w:hAnsi="ＭＳ 明朝" w:hint="eastAsia"/>
        </w:rPr>
        <w:t xml:space="preserve">　月</w:t>
      </w:r>
      <w:r>
        <w:rPr>
          <w:rFonts w:eastAsia="Times New Roman" w:cs="Times New Roman"/>
          <w:spacing w:val="2"/>
        </w:rPr>
        <w:t xml:space="preserve"> </w:t>
      </w:r>
      <w:r>
        <w:rPr>
          <w:rFonts w:ascii="ＭＳ 明朝" w:hAnsi="ＭＳ 明朝" w:hint="eastAsia"/>
        </w:rPr>
        <w:t xml:space="preserve">　日</w:t>
      </w:r>
    </w:p>
    <w:p w:rsidR="00481DCA" w:rsidRDefault="00481DCA">
      <w:pPr>
        <w:pStyle w:val="a3"/>
        <w:rPr>
          <w:spacing w:val="0"/>
        </w:rPr>
      </w:pPr>
    </w:p>
    <w:p w:rsidR="00481DCA" w:rsidRDefault="00481DCA">
      <w:pPr>
        <w:pStyle w:val="a3"/>
        <w:rPr>
          <w:spacing w:val="0"/>
        </w:rPr>
      </w:pPr>
    </w:p>
    <w:p w:rsidR="00481DCA" w:rsidRDefault="00481DCA">
      <w:pPr>
        <w:pStyle w:val="a3"/>
        <w:rPr>
          <w:spacing w:val="0"/>
        </w:rPr>
      </w:pPr>
      <w:r>
        <w:rPr>
          <w:rFonts w:ascii="ＭＳ 明朝" w:hAnsi="ＭＳ 明朝" w:hint="eastAsia"/>
        </w:rPr>
        <w:t>厚生労働大臣　　　　　　　　殿</w:t>
      </w:r>
    </w:p>
    <w:p w:rsidR="00481DCA" w:rsidRDefault="00481DCA">
      <w:pPr>
        <w:pStyle w:val="a3"/>
        <w:rPr>
          <w:spacing w:val="0"/>
        </w:rPr>
      </w:pPr>
    </w:p>
    <w:p w:rsidR="00481DCA" w:rsidRDefault="00481DCA">
      <w:pPr>
        <w:pStyle w:val="a3"/>
        <w:rPr>
          <w:spacing w:val="0"/>
        </w:rPr>
      </w:pPr>
    </w:p>
    <w:p w:rsidR="00481DCA" w:rsidRDefault="00481DCA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　　　保険者の所在地</w:t>
      </w:r>
    </w:p>
    <w:p w:rsidR="00481DCA" w:rsidRDefault="00481DCA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　　　名　　　　　称</w:t>
      </w:r>
    </w:p>
    <w:p w:rsidR="00481DCA" w:rsidRDefault="00481DCA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　　　代表者・職氏名</w:t>
      </w:r>
      <w:r>
        <w:rPr>
          <w:rFonts w:eastAsia="Times New Roman" w:cs="Times New Roman"/>
          <w:spacing w:val="2"/>
        </w:rPr>
        <w:t xml:space="preserve">                       </w:t>
      </w:r>
      <w:r>
        <w:rPr>
          <w:rFonts w:ascii="ＭＳ 明朝" w:hAnsi="ＭＳ 明朝" w:hint="eastAsia"/>
        </w:rPr>
        <w:t>印</w:t>
      </w:r>
    </w:p>
    <w:p w:rsidR="00481DCA" w:rsidRDefault="00481DCA">
      <w:pPr>
        <w:pStyle w:val="a3"/>
        <w:rPr>
          <w:spacing w:val="0"/>
        </w:rPr>
      </w:pPr>
    </w:p>
    <w:p w:rsidR="00481DCA" w:rsidRDefault="00481DCA">
      <w:pPr>
        <w:pStyle w:val="a3"/>
        <w:rPr>
          <w:spacing w:val="0"/>
        </w:rPr>
      </w:pPr>
    </w:p>
    <w:p w:rsidR="00481DCA" w:rsidRDefault="00481DCA">
      <w:pPr>
        <w:pStyle w:val="a3"/>
        <w:rPr>
          <w:spacing w:val="0"/>
        </w:rPr>
      </w:pPr>
    </w:p>
    <w:p w:rsidR="00481DCA" w:rsidRDefault="00481DCA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年度国民健康保険調整交付金（総合保健施設分）</w:t>
      </w:r>
    </w:p>
    <w:p w:rsidR="00481DCA" w:rsidRDefault="00481DCA">
      <w:pPr>
        <w:pStyle w:val="a3"/>
        <w:ind w:left="1760"/>
        <w:rPr>
          <w:spacing w:val="0"/>
        </w:rPr>
      </w:pPr>
      <w:r>
        <w:rPr>
          <w:rFonts w:ascii="ＭＳ 明朝" w:hAnsi="ＭＳ 明朝" w:hint="eastAsia"/>
        </w:rPr>
        <w:t>に係る事業遂行状況の報告について</w:t>
      </w:r>
    </w:p>
    <w:p w:rsidR="00481DCA" w:rsidRDefault="00481DCA">
      <w:pPr>
        <w:pStyle w:val="a3"/>
        <w:rPr>
          <w:spacing w:val="0"/>
        </w:rPr>
      </w:pPr>
    </w:p>
    <w:p w:rsidR="00481DCA" w:rsidRDefault="00481DCA">
      <w:pPr>
        <w:pStyle w:val="a3"/>
        <w:rPr>
          <w:spacing w:val="0"/>
        </w:rPr>
      </w:pPr>
    </w:p>
    <w:p w:rsidR="00481DCA" w:rsidRDefault="00481DCA">
      <w:pPr>
        <w:pStyle w:val="a3"/>
        <w:rPr>
          <w:spacing w:val="0"/>
        </w:rPr>
      </w:pPr>
    </w:p>
    <w:p w:rsidR="00481DCA" w:rsidRDefault="00481DCA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標記について、次のとおり関係書類を添えて報告する。</w:t>
      </w:r>
    </w:p>
    <w:p w:rsidR="00481DCA" w:rsidRDefault="00481DCA">
      <w:pPr>
        <w:pStyle w:val="a3"/>
        <w:rPr>
          <w:spacing w:val="0"/>
        </w:rPr>
      </w:pPr>
    </w:p>
    <w:p w:rsidR="00481DCA" w:rsidRDefault="00481DCA">
      <w:pPr>
        <w:pStyle w:val="a3"/>
        <w:rPr>
          <w:spacing w:val="0"/>
        </w:rPr>
      </w:pPr>
    </w:p>
    <w:p w:rsidR="00481DCA" w:rsidRDefault="00481DCA">
      <w:pPr>
        <w:pStyle w:val="a3"/>
        <w:rPr>
          <w:spacing w:val="0"/>
        </w:rPr>
      </w:pPr>
      <w:r>
        <w:rPr>
          <w:rFonts w:ascii="ＭＳ 明朝" w:hAnsi="ＭＳ 明朝" w:hint="eastAsia"/>
        </w:rPr>
        <w:t>１　事業実施状況（別紙１）</w:t>
      </w:r>
    </w:p>
    <w:p w:rsidR="00481DCA" w:rsidRDefault="00481DCA">
      <w:pPr>
        <w:pStyle w:val="a3"/>
        <w:rPr>
          <w:spacing w:val="0"/>
        </w:rPr>
      </w:pPr>
    </w:p>
    <w:p w:rsidR="00481DCA" w:rsidRDefault="00481DCA">
      <w:pPr>
        <w:pStyle w:val="a3"/>
        <w:rPr>
          <w:spacing w:val="0"/>
        </w:rPr>
      </w:pPr>
    </w:p>
    <w:p w:rsidR="00481DCA" w:rsidRDefault="00481DCA">
      <w:pPr>
        <w:pStyle w:val="a3"/>
        <w:rPr>
          <w:spacing w:val="0"/>
        </w:rPr>
      </w:pPr>
      <w:r>
        <w:rPr>
          <w:rFonts w:ascii="ＭＳ 明朝" w:hAnsi="ＭＳ 明朝" w:hint="eastAsia"/>
        </w:rPr>
        <w:t>２　工事別進捗状況（別紙２）</w:t>
      </w:r>
    </w:p>
    <w:p w:rsidR="00481DCA" w:rsidRDefault="00481DCA">
      <w:pPr>
        <w:pStyle w:val="a3"/>
        <w:rPr>
          <w:spacing w:val="0"/>
        </w:rPr>
      </w:pPr>
    </w:p>
    <w:p w:rsidR="00481DCA" w:rsidRDefault="00481DCA">
      <w:pPr>
        <w:pStyle w:val="a3"/>
        <w:rPr>
          <w:spacing w:val="0"/>
        </w:rPr>
      </w:pPr>
    </w:p>
    <w:p w:rsidR="00481DCA" w:rsidRDefault="00481DCA">
      <w:pPr>
        <w:pStyle w:val="a3"/>
        <w:rPr>
          <w:spacing w:val="0"/>
        </w:rPr>
      </w:pPr>
      <w:r>
        <w:rPr>
          <w:rFonts w:ascii="ＭＳ 明朝" w:hAnsi="ＭＳ 明朝" w:hint="eastAsia"/>
        </w:rPr>
        <w:t>３　工事の経過状況を証する写真</w:t>
      </w:r>
    </w:p>
    <w:p w:rsidR="00481DCA" w:rsidRDefault="00481DCA">
      <w:pPr>
        <w:pStyle w:val="a3"/>
        <w:rPr>
          <w:spacing w:val="0"/>
        </w:rPr>
      </w:pPr>
    </w:p>
    <w:p w:rsidR="00481DCA" w:rsidRDefault="00481DCA">
      <w:pPr>
        <w:pStyle w:val="a3"/>
        <w:rPr>
          <w:spacing w:val="0"/>
        </w:rPr>
      </w:pPr>
    </w:p>
    <w:p w:rsidR="00481DCA" w:rsidRDefault="00481DCA">
      <w:pPr>
        <w:pStyle w:val="a3"/>
        <w:rPr>
          <w:spacing w:val="0"/>
        </w:rPr>
      </w:pPr>
      <w:r>
        <w:rPr>
          <w:rFonts w:ascii="ＭＳ 明朝" w:hAnsi="ＭＳ 明朝" w:hint="eastAsia"/>
        </w:rPr>
        <w:t>４　その他参考となる書類</w:t>
      </w:r>
    </w:p>
    <w:p w:rsidR="00481DCA" w:rsidRDefault="00481DCA">
      <w:pPr>
        <w:pStyle w:val="a3"/>
        <w:rPr>
          <w:spacing w:val="0"/>
        </w:rPr>
      </w:pPr>
    </w:p>
    <w:p w:rsidR="00481DCA" w:rsidRDefault="00481DCA">
      <w:pPr>
        <w:pStyle w:val="a3"/>
        <w:rPr>
          <w:spacing w:val="0"/>
        </w:rPr>
      </w:pPr>
    </w:p>
    <w:p w:rsidR="00271531" w:rsidRDefault="00271531">
      <w:pPr>
        <w:pStyle w:val="a3"/>
        <w:rPr>
          <w:spacing w:val="0"/>
        </w:rPr>
      </w:pPr>
    </w:p>
    <w:p w:rsidR="00D80BA3" w:rsidRDefault="00D80BA3" w:rsidP="00D80BA3">
      <w:pPr>
        <w:pStyle w:val="a3"/>
        <w:rPr>
          <w:spacing w:val="0"/>
        </w:rPr>
      </w:pPr>
    </w:p>
    <w:p w:rsidR="00D80BA3" w:rsidRDefault="00D80BA3" w:rsidP="00D80BA3">
      <w:pPr>
        <w:pStyle w:val="a3"/>
        <w:rPr>
          <w:spacing w:val="0"/>
        </w:rPr>
      </w:pPr>
    </w:p>
    <w:tbl>
      <w:tblPr>
        <w:tblStyle w:val="a8"/>
        <w:tblW w:w="0" w:type="auto"/>
        <w:tblInd w:w="1242" w:type="dxa"/>
        <w:tblLook w:val="04A0"/>
      </w:tblPr>
      <w:tblGrid>
        <w:gridCol w:w="1560"/>
        <w:gridCol w:w="425"/>
        <w:gridCol w:w="425"/>
        <w:gridCol w:w="1276"/>
        <w:gridCol w:w="425"/>
        <w:gridCol w:w="425"/>
        <w:gridCol w:w="426"/>
        <w:gridCol w:w="1134"/>
        <w:gridCol w:w="1704"/>
      </w:tblGrid>
      <w:tr w:rsidR="00D80BA3" w:rsidTr="00A96686">
        <w:trPr>
          <w:trHeight w:val="638"/>
        </w:trPr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D80BA3" w:rsidRDefault="00D80BA3" w:rsidP="00A96686">
            <w:pPr>
              <w:pStyle w:val="a3"/>
              <w:rPr>
                <w:spacing w:val="0"/>
              </w:rPr>
            </w:pPr>
            <w:r>
              <w:rPr>
                <w:rFonts w:hint="eastAsia"/>
                <w:spacing w:val="0"/>
              </w:rPr>
              <w:t>都道府県番号</w:t>
            </w:r>
          </w:p>
        </w:tc>
        <w:tc>
          <w:tcPr>
            <w:tcW w:w="425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D80BA3" w:rsidRDefault="00D80BA3" w:rsidP="00A96686">
            <w:pPr>
              <w:pStyle w:val="a3"/>
              <w:rPr>
                <w:spacing w:val="0"/>
              </w:rPr>
            </w:pPr>
          </w:p>
        </w:tc>
        <w:tc>
          <w:tcPr>
            <w:tcW w:w="425" w:type="dxa"/>
            <w:tcBorders>
              <w:left w:val="dotted" w:sz="4" w:space="0" w:color="auto"/>
            </w:tcBorders>
            <w:vAlign w:val="center"/>
          </w:tcPr>
          <w:p w:rsidR="00D80BA3" w:rsidRDefault="00D80BA3" w:rsidP="00A96686">
            <w:pPr>
              <w:pStyle w:val="a3"/>
              <w:rPr>
                <w:spacing w:val="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D80BA3" w:rsidRDefault="00D80BA3" w:rsidP="00A96686">
            <w:pPr>
              <w:pStyle w:val="a3"/>
              <w:rPr>
                <w:spacing w:val="0"/>
              </w:rPr>
            </w:pPr>
            <w:r>
              <w:rPr>
                <w:rFonts w:hint="eastAsia"/>
                <w:spacing w:val="0"/>
              </w:rPr>
              <w:t>保険者番号</w:t>
            </w:r>
          </w:p>
        </w:tc>
        <w:tc>
          <w:tcPr>
            <w:tcW w:w="425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D80BA3" w:rsidRDefault="00D80BA3" w:rsidP="00A96686">
            <w:pPr>
              <w:pStyle w:val="a3"/>
              <w:rPr>
                <w:spacing w:val="0"/>
              </w:rPr>
            </w:pP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D80BA3" w:rsidRDefault="00D80BA3" w:rsidP="00A96686">
            <w:pPr>
              <w:pStyle w:val="a3"/>
              <w:rPr>
                <w:spacing w:val="0"/>
              </w:rPr>
            </w:pPr>
          </w:p>
        </w:tc>
        <w:tc>
          <w:tcPr>
            <w:tcW w:w="426" w:type="dxa"/>
            <w:tcBorders>
              <w:left w:val="dotted" w:sz="4" w:space="0" w:color="auto"/>
            </w:tcBorders>
            <w:vAlign w:val="center"/>
          </w:tcPr>
          <w:p w:rsidR="00D80BA3" w:rsidRDefault="00D80BA3" w:rsidP="00A96686">
            <w:pPr>
              <w:pStyle w:val="a3"/>
              <w:rPr>
                <w:spacing w:val="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80BA3" w:rsidRDefault="00D80BA3" w:rsidP="00A96686">
            <w:pPr>
              <w:pStyle w:val="a3"/>
              <w:rPr>
                <w:spacing w:val="0"/>
              </w:rPr>
            </w:pPr>
            <w:r>
              <w:rPr>
                <w:rFonts w:hint="eastAsia"/>
                <w:spacing w:val="0"/>
              </w:rPr>
              <w:t>保険者名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vAlign w:val="center"/>
          </w:tcPr>
          <w:p w:rsidR="00D80BA3" w:rsidRDefault="00D80BA3" w:rsidP="00A96686">
            <w:pPr>
              <w:pStyle w:val="a3"/>
              <w:rPr>
                <w:spacing w:val="0"/>
              </w:rPr>
            </w:pPr>
          </w:p>
        </w:tc>
      </w:tr>
    </w:tbl>
    <w:p w:rsidR="00481DCA" w:rsidRDefault="00481DCA" w:rsidP="00D80BA3">
      <w:pPr>
        <w:pStyle w:val="a3"/>
        <w:rPr>
          <w:spacing w:val="0"/>
        </w:rPr>
      </w:pPr>
    </w:p>
    <w:sectPr w:rsidR="00481DCA" w:rsidSect="00481DCA">
      <w:pgSz w:w="11906" w:h="16838"/>
      <w:pgMar w:top="1701" w:right="1531" w:bottom="1587" w:left="153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7FD" w:rsidRDefault="00E877FD" w:rsidP="00271531">
      <w:r>
        <w:separator/>
      </w:r>
    </w:p>
  </w:endnote>
  <w:endnote w:type="continuationSeparator" w:id="0">
    <w:p w:rsidR="00E877FD" w:rsidRDefault="00E877FD" w:rsidP="002715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7FD" w:rsidRDefault="00E877FD" w:rsidP="00271531">
      <w:r>
        <w:separator/>
      </w:r>
    </w:p>
  </w:footnote>
  <w:footnote w:type="continuationSeparator" w:id="0">
    <w:p w:rsidR="00E877FD" w:rsidRDefault="00E877FD" w:rsidP="002715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1DCA"/>
    <w:rsid w:val="0002162A"/>
    <w:rsid w:val="001B24E9"/>
    <w:rsid w:val="00271531"/>
    <w:rsid w:val="002D0F87"/>
    <w:rsid w:val="002E134C"/>
    <w:rsid w:val="003E6115"/>
    <w:rsid w:val="00481DCA"/>
    <w:rsid w:val="004824AB"/>
    <w:rsid w:val="00D80BA3"/>
    <w:rsid w:val="00D976E7"/>
    <w:rsid w:val="00E877FD"/>
    <w:rsid w:val="00EB09D5"/>
    <w:rsid w:val="00F02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6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02162A"/>
    <w:pPr>
      <w:widowControl w:val="0"/>
      <w:wordWrap w:val="0"/>
      <w:autoSpaceDE w:val="0"/>
      <w:autoSpaceDN w:val="0"/>
      <w:adjustRightInd w:val="0"/>
      <w:spacing w:line="336" w:lineRule="exact"/>
      <w:jc w:val="both"/>
    </w:pPr>
    <w:rPr>
      <w:rFonts w:ascii="Times New Roman" w:eastAsia="ＭＳ 明朝" w:hAnsi="Times New Roman" w:cs="ＭＳ 明朝"/>
      <w:spacing w:val="4"/>
      <w:kern w:val="0"/>
      <w:szCs w:val="21"/>
    </w:rPr>
  </w:style>
  <w:style w:type="paragraph" w:styleId="a4">
    <w:name w:val="header"/>
    <w:basedOn w:val="a"/>
    <w:link w:val="a5"/>
    <w:uiPriority w:val="99"/>
    <w:semiHidden/>
    <w:unhideWhenUsed/>
    <w:rsid w:val="0027153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271531"/>
  </w:style>
  <w:style w:type="paragraph" w:styleId="a6">
    <w:name w:val="footer"/>
    <w:basedOn w:val="a"/>
    <w:link w:val="a7"/>
    <w:uiPriority w:val="99"/>
    <w:semiHidden/>
    <w:unhideWhenUsed/>
    <w:rsid w:val="0027153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271531"/>
  </w:style>
  <w:style w:type="table" w:styleId="a8">
    <w:name w:val="Table Grid"/>
    <w:basedOn w:val="a1"/>
    <w:uiPriority w:val="59"/>
    <w:rsid w:val="00D80BA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TPI\Documents\&#9733;&#32207;&#21512;&#20445;&#20581;&#26045;&#35373;&#12288;&#36890;&#30693;&#35211;&#30452;&#12375;\H23&#20132;&#20184;&#22522;&#28310;&#12539;&#20107;&#21209;&#36899;&#32097;\H23&#20132;&#20184;&#30003;&#35531;&#35506;&#38263;&#36890;&#30693;&#65288;&#32207;&#21512;&#20445;&#20581;&#26045;&#35373;&#20998;&#65289;&#27096;&#24335;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A299AC048A4B8EA9C1D19079C1A32200057FA5F7E8D062469287B5B50B8BB6FF" ma:contentTypeVersion="11" ma:contentTypeDescription="" ma:contentTypeScope="" ma:versionID="a67e3083faf2b4b9b40986c2c2efcbcf">
  <xsd:schema xmlns:xsd="http://www.w3.org/2001/XMLSchema" xmlns:p="http://schemas.microsoft.com/office/2006/metadata/properties" xmlns:ns2="8B97BE19-CDDD-400E-817A-CFDD13F7EC12" xmlns:ns3="b074a67b-9090-4a24-a323-9363e6725868" targetNamespace="http://schemas.microsoft.com/office/2006/metadata/properties" ma:root="true" ma:fieldsID="ef9612474b14782ff01e74b58467493c" ns2:_="" ns3:_="">
    <xsd:import namespace="8B97BE19-CDDD-400E-817A-CFDD13F7EC12"/>
    <xsd:import namespace="b074a67b-9090-4a24-a323-9363e6725868"/>
    <xsd:element name="properties">
      <xsd:complexType>
        <xsd:sequence>
          <xsd:element name="documentManagement">
            <xsd:complexType>
              <xsd:all>
                <xsd:element ref="ns2:ClassLarge" minOccurs="0"/>
                <xsd:element ref="ns2:ClassMedium" minOccurs="0"/>
                <xsd:element ref="ns2:ClassSmall" minOccurs="0"/>
                <xsd:element ref="ns2:GyoseiFile" minOccurs="0"/>
                <xsd:element ref="ns2:CreatedBy" minOccurs="0"/>
                <xsd:element ref="ns2:PreservationPeriod" minOccurs="0"/>
                <xsd:element ref="ns2:PreservationPeriodExpire" minOccurs="0"/>
                <xsd:element ref="ns2:CreatedDate" minOccurs="0"/>
                <xsd:element ref="ns2:FixationStatus" minOccurs="0"/>
                <xsd:element ref="ns2:EditorWithSpace" minOccurs="0"/>
                <xsd:element ref="ns3:DaibunruiID" minOccurs="0"/>
                <xsd:element ref="ns3:ChuubunruiID" minOccurs="0"/>
                <xsd:element ref="ns3:SyoubunruiID" minOccurs="0"/>
                <xsd:element ref="ns3:GyouseibunsyoID" minOccurs="0"/>
                <xsd:element ref="ns3:Renkei" minOccurs="0"/>
                <xsd:element ref="ns3:Flag01" minOccurs="0"/>
                <xsd:element ref="ns3:Yobi01" minOccurs="0"/>
                <xsd:element ref="ns3:Yobi02" minOccurs="0"/>
                <xsd:element ref="ns3:Yobi03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B97BE19-CDDD-400E-817A-CFDD13F7EC12" elementFormDefault="qualified">
    <xsd:import namespace="http://schemas.microsoft.com/office/2006/documentManagement/types"/>
    <xsd:element name="ClassLarge" ma:index="8" nillable="true" ma:displayName="大分類" ma:hidden="true" ma:internalName="ClassLarge" ma:readOnly="true">
      <xsd:simpleType>
        <xsd:restriction base="dms:Unknown"/>
      </xsd:simpleType>
    </xsd:element>
    <xsd:element name="ClassMedium" ma:index="9" nillable="true" ma:displayName="中分類" ma:hidden="true" ma:internalName="ClassMedium" ma:readOnly="true">
      <xsd:simpleType>
        <xsd:restriction base="dms:Unknown"/>
      </xsd:simpleType>
    </xsd:element>
    <xsd:element name="ClassSmall" ma:index="10" nillable="true" ma:displayName="小分類" ma:hidden="true" ma:internalName="ClassSmall" ma:readOnly="true">
      <xsd:simpleType>
        <xsd:restriction base="dms:Unknown"/>
      </xsd:simpleType>
    </xsd:element>
    <xsd:element name="GyoseiFile" ma:index="11" nillable="true" ma:displayName="行政文書ファイル名" ma:hidden="true" ma:internalName="GyoseiFile" ma:readOnly="true">
      <xsd:simpleType>
        <xsd:restriction base="dms:Unknown"/>
      </xsd:simpleType>
    </xsd:element>
    <xsd:element name="CreatedBy" ma:index="12" nillable="true" ma:displayName="作成課/係・作成者" ma:hidden="true" ma:internalName="CreatedBy" ma:readOnly="true">
      <xsd:simpleType>
        <xsd:restriction base="dms:Unknown"/>
      </xsd:simpleType>
    </xsd:element>
    <xsd:element name="PreservationPeriod" ma:index="13" nillable="true" ma:displayName="保存期間" ma:hidden="true" ma:internalName="PreservationPeriod" ma:readOnly="true">
      <xsd:simpleType>
        <xsd:restriction base="dms:Unknown"/>
      </xsd:simpleType>
    </xsd:element>
    <xsd:element name="PreservationPeriodExpire" ma:index="14" nillable="true" ma:displayName="保存期間満了時期" ma:format="DateOnly" ma:hidden="true" ma:internalName="PreservationPeriodExpire" ma:readOnly="true">
      <xsd:simpleType>
        <xsd:restriction base="dms:Unknown"/>
      </xsd:simpleType>
    </xsd:element>
    <xsd:element name="CreatedDate" ma:index="15" nillable="true" ma:displayName="作成年月日" ma:hidden="true" ma:internalName="CreatedDate" ma:readOnly="true">
      <xsd:simpleType>
        <xsd:restriction base="dms:Unknown"/>
      </xsd:simpleType>
    </xsd:element>
    <xsd:element name="FixationStatus" ma:index="16" nillable="true" ma:displayName="確定状況" ma:hidden="true" ma:internalName="FixationStatus" ma:readOnly="true">
      <xsd:simpleType>
        <xsd:restriction base="dms:Unknown"/>
      </xsd:simpleType>
    </xsd:element>
    <xsd:element name="EditorWithSpace" ma:index="18" nillable="true" ma:displayName="更新者　　　　　　" ma:hidden="true" ma:internalName="EditorWithSpace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b074a67b-9090-4a24-a323-9363e6725868" elementFormDefault="qualified">
    <xsd:import namespace="http://schemas.microsoft.com/office/2006/documentManagement/types"/>
    <xsd:element name="DaibunruiID" ma:index="19" nillable="true" ma:displayName="大分類ID" ma:description="" ma:hidden="true" ma:internalName="DaibunruiID" ma:readOnly="true">
      <xsd:simpleType>
        <xsd:restriction base="dms:Text"/>
      </xsd:simpleType>
    </xsd:element>
    <xsd:element name="ChuubunruiID" ma:index="20" nillable="true" ma:displayName="中分類ID" ma:description="" ma:hidden="true" ma:internalName="ChuubunruiID" ma:readOnly="true">
      <xsd:simpleType>
        <xsd:restriction base="dms:Text"/>
      </xsd:simpleType>
    </xsd:element>
    <xsd:element name="SyoubunruiID" ma:index="21" nillable="true" ma:displayName="小分類ID" ma:description="" ma:hidden="true" ma:internalName="SyoubunruiID" ma:readOnly="true">
      <xsd:simpleType>
        <xsd:restriction base="dms:Text"/>
      </xsd:simpleType>
    </xsd:element>
    <xsd:element name="GyouseibunsyoID" ma:index="22" nillable="true" ma:displayName="行政文書ファイル名ID" ma:description="" ma:hidden="true" ma:internalName="GyouseibunsyoID" ma:readOnly="true">
      <xsd:simpleType>
        <xsd:restriction base="dms:Text"/>
      </xsd:simpleType>
    </xsd:element>
    <xsd:element name="Renkei" ma:index="23" nillable="true" ma:displayName="行政文書連携フラグ" ma:description="" ma:hidden="true" ma:internalName="Renkei" ma:readOnly="true">
      <xsd:simpleType>
        <xsd:restriction base="dms:Text"/>
      </xsd:simpleType>
    </xsd:element>
    <xsd:element name="Flag01" ma:index="24" nillable="true" ma:displayName="予備フラグ" ma:description="" ma:hidden="true" ma:internalName="Flag01" ma:readOnly="true">
      <xsd:simpleType>
        <xsd:restriction base="dms:Text"/>
      </xsd:simpleType>
    </xsd:element>
    <xsd:element name="Yobi01" ma:index="25" nillable="true" ma:displayName="予備列01" ma:description="" ma:hidden="true" ma:internalName="Yobi01" ma:readOnly="true">
      <xsd:simpleType>
        <xsd:restriction base="dms:Text"/>
      </xsd:simpleType>
    </xsd:element>
    <xsd:element name="Yobi02" ma:index="26" nillable="true" ma:displayName="予備列02" ma:description="" ma:hidden="true" ma:internalName="Yobi02" ma:readOnly="true">
      <xsd:simpleType>
        <xsd:restriction base="dms:Text"/>
      </xsd:simpleType>
    </xsd:element>
    <xsd:element name="Yobi03" ma:index="27" nillable="true" ma:displayName="予備列03" ma:description="" ma:hidden="true" ma:internalName="Yobi03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 ma:readOnly="true"/>
        <xsd:element ref="dc:title" minOccurs="0" maxOccurs="1" ma:index="17" ma:displayName="タイトル" ma:readOnly="tru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0B39979-4096-4C40-ABA7-29F2DE0FE7C5}"/>
</file>

<file path=customXml/itemProps2.xml><?xml version="1.0" encoding="utf-8"?>
<ds:datastoreItem xmlns:ds="http://schemas.openxmlformats.org/officeDocument/2006/customXml" ds:itemID="{ACEDA390-DF64-410E-8C64-F71D9E83FF9A}"/>
</file>

<file path=customXml/itemProps3.xml><?xml version="1.0" encoding="utf-8"?>
<ds:datastoreItem xmlns:ds="http://schemas.openxmlformats.org/officeDocument/2006/customXml" ds:itemID="{16F18021-246E-4DCC-97A8-D5625DC00EDE}"/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0</TotalTime>
  <Pages>1</Pages>
  <Words>162</Words>
  <Characters>169</Characters>
  <Application>Microsoft Office Word</Application>
  <DocSecurity>0</DocSecurity>
  <Lines>1</Lines>
  <Paragraphs>1</Paragraphs>
  <ScaleCrop>false</ScaleCrop>
  <Company>厚生労働省</Company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厚生労働省ネットワークシステム</dc:creator>
  <cp:lastModifiedBy>厚生労働省ネットワークシステム</cp:lastModifiedBy>
  <cp:revision>2</cp:revision>
  <dcterms:created xsi:type="dcterms:W3CDTF">2012-04-11T02:33:00Z</dcterms:created>
  <dcterms:modified xsi:type="dcterms:W3CDTF">2012-04-11T02:33:00Z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0x0101002DA299AC048A4B8EA9C1D19079C1A32200057FA5F7E8D062469287B5B50B8BB6FF</vt:lpwstr>
  </property>
</Properties>
</file>